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62AC7A" w14:textId="77777777" w:rsidR="00032E26" w:rsidRPr="00032E26" w:rsidRDefault="00032E26" w:rsidP="00032E26">
      <w:pPr>
        <w:pStyle w:val="NoSpacing"/>
        <w:jc w:val="both"/>
        <w:rPr>
          <w:rStyle w:val="Hyperlink"/>
          <w:u w:val="none"/>
        </w:rPr>
      </w:pPr>
      <w:r>
        <w:rPr>
          <w:color w:val="000000"/>
          <w:u w:val="single"/>
        </w:rPr>
        <w:t>John KYRKGARTH</w:t>
      </w:r>
      <w:r>
        <w:rPr>
          <w:color w:val="000000"/>
        </w:rPr>
        <w:t xml:space="preserve">       </w:t>
      </w:r>
      <w:r w:rsidRPr="00032E26">
        <w:rPr>
          <w:rStyle w:val="Hyperlink"/>
          <w:u w:val="none"/>
        </w:rPr>
        <w:t>(fl.1415)</w:t>
      </w:r>
    </w:p>
    <w:p w14:paraId="577F8C07" w14:textId="77777777" w:rsidR="00032E26" w:rsidRPr="00032E26" w:rsidRDefault="00032E26" w:rsidP="00032E26">
      <w:pPr>
        <w:pStyle w:val="NoSpacing"/>
        <w:jc w:val="both"/>
        <w:rPr>
          <w:color w:val="000000"/>
        </w:rPr>
      </w:pPr>
      <w:r w:rsidRPr="00032E26">
        <w:rPr>
          <w:rStyle w:val="Hyperlink"/>
          <w:u w:val="none"/>
        </w:rPr>
        <w:t>Archer.</w:t>
      </w:r>
    </w:p>
    <w:p w14:paraId="532BBBDD" w14:textId="77777777" w:rsidR="00032E26" w:rsidRDefault="00032E26" w:rsidP="00032E26">
      <w:pPr>
        <w:pStyle w:val="NoSpacing"/>
        <w:jc w:val="both"/>
        <w:rPr>
          <w:color w:val="000000"/>
        </w:rPr>
      </w:pPr>
      <w:bookmarkStart w:id="0" w:name="_GoBack"/>
      <w:bookmarkEnd w:id="0"/>
    </w:p>
    <w:p w14:paraId="4FD2E686" w14:textId="77777777" w:rsidR="00032E26" w:rsidRDefault="00032E26" w:rsidP="00032E26">
      <w:pPr>
        <w:pStyle w:val="NoSpacing"/>
        <w:jc w:val="both"/>
        <w:rPr>
          <w:color w:val="000000"/>
        </w:rPr>
      </w:pPr>
    </w:p>
    <w:p w14:paraId="68E28954" w14:textId="77777777" w:rsidR="00032E26" w:rsidRDefault="00032E26" w:rsidP="00032E26">
      <w:pPr>
        <w:pStyle w:val="NoSpacing"/>
        <w:jc w:val="both"/>
      </w:pPr>
      <w:r>
        <w:rPr>
          <w:color w:val="000000"/>
        </w:rPr>
        <w:tab/>
        <w:t>1415</w:t>
      </w:r>
      <w:r>
        <w:rPr>
          <w:color w:val="000000"/>
        </w:rPr>
        <w:tab/>
      </w:r>
      <w:r>
        <w:t>He was on the expedition to France.</w:t>
      </w:r>
    </w:p>
    <w:p w14:paraId="55BB55DF" w14:textId="77777777" w:rsidR="00032E26" w:rsidRDefault="00032E26" w:rsidP="00032E26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14:paraId="0EDA3D9B" w14:textId="77777777" w:rsidR="00032E26" w:rsidRDefault="00032E26" w:rsidP="00032E26">
      <w:pPr>
        <w:pStyle w:val="NoSpacing"/>
        <w:jc w:val="both"/>
        <w:rPr>
          <w:color w:val="000000"/>
        </w:rPr>
      </w:pPr>
    </w:p>
    <w:p w14:paraId="657A24DE" w14:textId="77777777" w:rsidR="00032E26" w:rsidRDefault="00032E26" w:rsidP="00032E26">
      <w:pPr>
        <w:pStyle w:val="NoSpacing"/>
        <w:jc w:val="both"/>
        <w:rPr>
          <w:color w:val="000000"/>
        </w:rPr>
      </w:pPr>
    </w:p>
    <w:p w14:paraId="19E55661" w14:textId="77777777" w:rsidR="00032E26" w:rsidRDefault="00032E26" w:rsidP="00032E26">
      <w:pPr>
        <w:pStyle w:val="NoSpacing"/>
        <w:jc w:val="both"/>
        <w:rPr>
          <w:color w:val="000000"/>
        </w:rPr>
      </w:pPr>
      <w:r>
        <w:rPr>
          <w:color w:val="000000"/>
        </w:rPr>
        <w:t>4 January 2020</w:t>
      </w:r>
    </w:p>
    <w:p w14:paraId="3440D7F8" w14:textId="77777777" w:rsidR="006B2F86" w:rsidRPr="00E71FC3" w:rsidRDefault="00032E26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3AB418" w14:textId="77777777" w:rsidR="00032E26" w:rsidRDefault="00032E26" w:rsidP="00E71FC3">
      <w:pPr>
        <w:spacing w:after="0" w:line="240" w:lineRule="auto"/>
      </w:pPr>
      <w:r>
        <w:separator/>
      </w:r>
    </w:p>
  </w:endnote>
  <w:endnote w:type="continuationSeparator" w:id="0">
    <w:p w14:paraId="05F5A355" w14:textId="77777777" w:rsidR="00032E26" w:rsidRDefault="00032E2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88471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AA1232" w14:textId="77777777" w:rsidR="00032E26" w:rsidRDefault="00032E26" w:rsidP="00E71FC3">
      <w:pPr>
        <w:spacing w:after="0" w:line="240" w:lineRule="auto"/>
      </w:pPr>
      <w:r>
        <w:separator/>
      </w:r>
    </w:p>
  </w:footnote>
  <w:footnote w:type="continuationSeparator" w:id="0">
    <w:p w14:paraId="5ECBF81D" w14:textId="77777777" w:rsidR="00032E26" w:rsidRDefault="00032E2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E26"/>
    <w:rsid w:val="00032E26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EDD2BC"/>
  <w15:chartTrackingRefBased/>
  <w15:docId w15:val="{869D6970-7475-4F8B-BDDF-A93BD5989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032E26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2020-02-08T16:49:00Z</dcterms:created>
  <dcterms:modified xsi:type="dcterms:W3CDTF">2020-02-08T16:50:00Z</dcterms:modified>
</cp:coreProperties>
</file>